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proofErr w:type="gramStart"/>
      <w:r>
        <w:t>Wall exhausters.</w:t>
      </w:r>
      <w:proofErr w:type="gramEnd"/>
    </w:p>
    <w:p w:rsidR="009E5DE5" w:rsidRDefault="009E5DE5" w:rsidP="009E5DE5">
      <w:pPr>
        <w:pStyle w:val="Heading3"/>
        <w:numPr>
          <w:ilvl w:val="2"/>
          <w:numId w:val="1"/>
        </w:numPr>
        <w:tabs>
          <w:tab w:val="clear" w:pos="936"/>
          <w:tab w:val="num" w:pos="864"/>
        </w:tabs>
        <w:ind w:left="864"/>
      </w:pPr>
      <w:proofErr w:type="spellStart"/>
      <w:r>
        <w:t>Upblast</w:t>
      </w:r>
      <w:proofErr w:type="spellEnd"/>
      <w:r>
        <w:t xml:space="preserve">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proofErr w:type="gramStart"/>
      <w:r>
        <w:t>References.</w:t>
      </w:r>
      <w:proofErr w:type="gramEnd"/>
    </w:p>
    <w:p w:rsidR="009E5DE5" w:rsidRDefault="009E5DE5" w:rsidP="009E5DE5">
      <w:pPr>
        <w:pStyle w:val="Heading3"/>
        <w:numPr>
          <w:ilvl w:val="2"/>
          <w:numId w:val="1"/>
        </w:numPr>
        <w:tabs>
          <w:tab w:val="clear" w:pos="936"/>
          <w:tab w:val="num" w:pos="864"/>
        </w:tabs>
        <w:ind w:left="864"/>
      </w:pPr>
      <w:proofErr w:type="gramStart"/>
      <w:r>
        <w:t>Submittals.</w:t>
      </w:r>
      <w:proofErr w:type="gramEnd"/>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proofErr w:type="gramStart"/>
      <w:r>
        <w:t>Manufacturer's Installation Instructions.</w:t>
      </w:r>
      <w:proofErr w:type="gramEnd"/>
    </w:p>
    <w:p w:rsidR="009E5DE5" w:rsidRDefault="009E5DE5" w:rsidP="009E5DE5">
      <w:pPr>
        <w:pStyle w:val="Heading3"/>
        <w:numPr>
          <w:ilvl w:val="2"/>
          <w:numId w:val="1"/>
        </w:numPr>
        <w:tabs>
          <w:tab w:val="clear" w:pos="936"/>
          <w:tab w:val="num" w:pos="864"/>
        </w:tabs>
        <w:ind w:left="864"/>
      </w:pPr>
      <w:proofErr w:type="gramStart"/>
      <w:r>
        <w:t>Operation and maintenance data.</w:t>
      </w:r>
      <w:proofErr w:type="gramEnd"/>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 xml:space="preserve">If unit is approved for operation prior to substantial completion, contractor is fully responsible for all preventative maintenance.  </w:t>
      </w:r>
      <w:proofErr w:type="gramStart"/>
      <w:r>
        <w:t>Preventative maintenance to be completed per all manufacturer recommendations.</w:t>
      </w:r>
      <w:proofErr w:type="gramEnd"/>
      <w:r>
        <w:t xml:space="preserve">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proofErr w:type="gramStart"/>
      <w:r>
        <w:t>Ground equipment according to Division 26 sections.</w:t>
      </w:r>
      <w:proofErr w:type="gramEnd"/>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 xml:space="preserve">Verify that unit is secure on mountings and supporting devices and </w:t>
      </w:r>
      <w:proofErr w:type="gramStart"/>
      <w:r>
        <w:t>that connections</w:t>
      </w:r>
      <w:proofErr w:type="gramEnd"/>
      <w:r>
        <w:t xml:space="preserve">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BA8" w:rsidRDefault="003F4B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4"/>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 xml:space="preserve">Revised </w:t>
          </w:r>
          <w:r w:rsidR="00370034" w:rsidRPr="00370034">
            <w:rPr>
              <w:sz w:val="16"/>
              <w:szCs w:val="16"/>
            </w:rPr>
            <w:t>7/1/2014</w:t>
          </w:r>
          <w:bookmarkStart w:id="0" w:name="_GoBack"/>
          <w:bookmarkEnd w:id="0"/>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7003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70034">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BA8" w:rsidRDefault="003F4B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BA8" w:rsidRDefault="003F4B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BA8" w:rsidRDefault="003F4B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224776"/>
    <w:rsid w:val="002332D1"/>
    <w:rsid w:val="00234228"/>
    <w:rsid w:val="00245CFA"/>
    <w:rsid w:val="0026282E"/>
    <w:rsid w:val="00264A10"/>
    <w:rsid w:val="00282FD1"/>
    <w:rsid w:val="00294CDA"/>
    <w:rsid w:val="00296276"/>
    <w:rsid w:val="002976BB"/>
    <w:rsid w:val="002B7964"/>
    <w:rsid w:val="002C079E"/>
    <w:rsid w:val="0032351B"/>
    <w:rsid w:val="00330E21"/>
    <w:rsid w:val="00331143"/>
    <w:rsid w:val="00341982"/>
    <w:rsid w:val="00352338"/>
    <w:rsid w:val="00354FE9"/>
    <w:rsid w:val="003609ED"/>
    <w:rsid w:val="00370034"/>
    <w:rsid w:val="00392D5C"/>
    <w:rsid w:val="003E2EE5"/>
    <w:rsid w:val="003F4BA8"/>
    <w:rsid w:val="003F6DB3"/>
    <w:rsid w:val="00401244"/>
    <w:rsid w:val="00412818"/>
    <w:rsid w:val="004334B1"/>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8EA19-4F3A-4764-8FB0-2446E759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TotalTime>
  <Pages>3</Pages>
  <Words>619</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Setup</cp:lastModifiedBy>
  <cp:revision>1</cp:revision>
  <cp:lastPrinted>2009-03-05T22:14:00Z</cp:lastPrinted>
  <dcterms:created xsi:type="dcterms:W3CDTF">2013-01-29T16:36:00Z</dcterms:created>
  <dcterms:modified xsi:type="dcterms:W3CDTF">2014-05-27T20:05:00Z</dcterms:modified>
  <cp:version>1</cp:version>
</cp:coreProperties>
</file>